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5F3D8" w14:textId="77777777" w:rsidR="000B4542" w:rsidRDefault="000B4542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4CD89077" w14:textId="77777777" w:rsidR="000B4542" w:rsidRPr="00692A45" w:rsidRDefault="000B4542" w:rsidP="00474F67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>Forming a partnership</w:t>
      </w:r>
      <w:r w:rsidRPr="00A5562E">
        <w:t xml:space="preserve"> </w:t>
      </w:r>
      <w:r w:rsidRPr="00692A45">
        <w:t>(</w:t>
      </w:r>
      <w:r>
        <w:t>tutor</w:t>
      </w:r>
      <w:r w:rsidRPr="00692A45">
        <w:t>)</w:t>
      </w:r>
    </w:p>
    <w:p w14:paraId="2B2B0DC2" w14:textId="77777777" w:rsidR="000B4542" w:rsidRPr="000B4542" w:rsidRDefault="000B4542" w:rsidP="00AE0E63">
      <w:pPr>
        <w:rPr>
          <w:rFonts w:cs="Arial"/>
          <w:sz w:val="24"/>
        </w:rPr>
      </w:pPr>
      <w:r w:rsidRPr="000B4542">
        <w:rPr>
          <w:rFonts w:cs="Arial"/>
          <w:sz w:val="24"/>
        </w:rPr>
        <w:t>A colleague has asked you to form a partnership and develop a construction company together.</w:t>
      </w:r>
    </w:p>
    <w:p w14:paraId="2DBB8DDD" w14:textId="77777777" w:rsidR="000B4542" w:rsidRPr="000B4542" w:rsidRDefault="000B4542" w:rsidP="00AE0E63">
      <w:pPr>
        <w:rPr>
          <w:rFonts w:cs="Arial"/>
          <w:sz w:val="24"/>
        </w:rPr>
      </w:pPr>
    </w:p>
    <w:p w14:paraId="0F3E2E94" w14:textId="77777777" w:rsidR="000B4542" w:rsidRPr="000B4542" w:rsidRDefault="000B4542" w:rsidP="00AE0E63">
      <w:pPr>
        <w:rPr>
          <w:rFonts w:cs="Arial"/>
          <w:sz w:val="24"/>
        </w:rPr>
      </w:pPr>
    </w:p>
    <w:p w14:paraId="5F8DAEB1" w14:textId="77777777" w:rsidR="000B4542" w:rsidRPr="000B4542" w:rsidRDefault="000B4542" w:rsidP="000B454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B4542">
        <w:rPr>
          <w:rFonts w:ascii="Arial" w:hAnsi="Arial" w:cs="Arial"/>
        </w:rPr>
        <w:t>Who in the room would you form a partnership with? Why?</w:t>
      </w:r>
      <w:r w:rsidRPr="000B4542">
        <w:rPr>
          <w:rFonts w:ascii="Arial" w:hAnsi="Arial" w:cs="Arial"/>
          <w:color w:val="FF0000"/>
        </w:rPr>
        <w:t xml:space="preserve"> </w:t>
      </w:r>
    </w:p>
    <w:p w14:paraId="5973AEB7" w14:textId="77777777" w:rsidR="000B4542" w:rsidRPr="000B4542" w:rsidRDefault="000B4542" w:rsidP="00842305">
      <w:pPr>
        <w:pStyle w:val="ListParagraph"/>
        <w:ind w:left="360"/>
        <w:rPr>
          <w:rFonts w:ascii="Arial" w:hAnsi="Arial" w:cs="Arial"/>
          <w:color w:val="FF0000"/>
        </w:rPr>
      </w:pPr>
    </w:p>
    <w:p w14:paraId="46028A55" w14:textId="77777777" w:rsidR="000B4542" w:rsidRPr="000B4542" w:rsidRDefault="000B4542" w:rsidP="00842305">
      <w:pPr>
        <w:pStyle w:val="ListParagraph"/>
        <w:ind w:left="360"/>
        <w:rPr>
          <w:rFonts w:ascii="Arial" w:hAnsi="Arial" w:cs="Arial"/>
        </w:rPr>
      </w:pPr>
      <w:r w:rsidRPr="000B4542">
        <w:rPr>
          <w:rFonts w:ascii="Arial" w:hAnsi="Arial" w:cs="Arial"/>
          <w:color w:val="FF0000"/>
        </w:rPr>
        <w:t>Use this as an opportunity to facilitate a debate on skills, qualities, etc of team members, and how a partnership can combine different skills from different individuals. Also ask learners to consider what makes a good partnership such as communication, teamwork, fairness, etc.</w:t>
      </w:r>
    </w:p>
    <w:p w14:paraId="6A81AF46" w14:textId="77777777" w:rsidR="000B4542" w:rsidRPr="000B4542" w:rsidRDefault="000B4542" w:rsidP="00AE0E63">
      <w:pPr>
        <w:rPr>
          <w:rFonts w:cs="Arial"/>
          <w:sz w:val="24"/>
        </w:rPr>
      </w:pPr>
    </w:p>
    <w:p w14:paraId="0C2E0CD0" w14:textId="77777777" w:rsidR="000B4542" w:rsidRPr="000B4542" w:rsidRDefault="000B4542" w:rsidP="000B454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B4542">
        <w:rPr>
          <w:rFonts w:ascii="Arial" w:hAnsi="Arial" w:cs="Arial"/>
        </w:rPr>
        <w:t xml:space="preserve">Does the partnership have to be registered as a business? </w:t>
      </w:r>
    </w:p>
    <w:p w14:paraId="5DAE4F1E" w14:textId="77777777" w:rsidR="000B4542" w:rsidRPr="000B4542" w:rsidRDefault="000B4542" w:rsidP="00842305">
      <w:pPr>
        <w:pStyle w:val="ListParagraph"/>
        <w:ind w:left="360"/>
        <w:rPr>
          <w:rFonts w:ascii="Arial" w:hAnsi="Arial" w:cs="Arial"/>
        </w:rPr>
      </w:pPr>
    </w:p>
    <w:p w14:paraId="031E1DA6" w14:textId="77777777" w:rsidR="000B4542" w:rsidRPr="000B4542" w:rsidRDefault="000B4542" w:rsidP="00842305">
      <w:pPr>
        <w:pStyle w:val="ListParagraph"/>
        <w:ind w:left="360"/>
        <w:rPr>
          <w:rFonts w:ascii="Arial" w:hAnsi="Arial" w:cs="Arial"/>
        </w:rPr>
      </w:pPr>
      <w:r w:rsidRPr="000B4542">
        <w:rPr>
          <w:rFonts w:ascii="Arial" w:hAnsi="Arial" w:cs="Arial"/>
          <w:color w:val="FF0000"/>
        </w:rPr>
        <w:t>Yes, it does.</w:t>
      </w:r>
    </w:p>
    <w:p w14:paraId="3564246D" w14:textId="77777777" w:rsidR="000B4542" w:rsidRPr="000B4542" w:rsidRDefault="000B4542" w:rsidP="00AE0E63">
      <w:pPr>
        <w:rPr>
          <w:rFonts w:cs="Arial"/>
          <w:sz w:val="24"/>
        </w:rPr>
      </w:pPr>
    </w:p>
    <w:p w14:paraId="5DD62923" w14:textId="77777777" w:rsidR="000B4542" w:rsidRPr="000B4542" w:rsidRDefault="000B4542" w:rsidP="000B454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B4542">
        <w:rPr>
          <w:rFonts w:ascii="Arial" w:hAnsi="Arial" w:cs="Arial"/>
        </w:rPr>
        <w:t xml:space="preserve">Does a partnership have a legal status? </w:t>
      </w:r>
    </w:p>
    <w:p w14:paraId="7BF515C1" w14:textId="77777777" w:rsidR="000B4542" w:rsidRPr="000B4542" w:rsidRDefault="000B4542" w:rsidP="00842305">
      <w:pPr>
        <w:pStyle w:val="ListParagraph"/>
        <w:ind w:left="360"/>
        <w:rPr>
          <w:rFonts w:ascii="Arial" w:hAnsi="Arial" w:cs="Arial"/>
        </w:rPr>
      </w:pPr>
    </w:p>
    <w:p w14:paraId="0450787D" w14:textId="77777777" w:rsidR="000B4542" w:rsidRPr="000B4542" w:rsidRDefault="000B4542" w:rsidP="00842305">
      <w:pPr>
        <w:pStyle w:val="ListParagraph"/>
        <w:ind w:left="360"/>
        <w:rPr>
          <w:rFonts w:ascii="Arial" w:hAnsi="Arial" w:cs="Arial"/>
        </w:rPr>
      </w:pPr>
      <w:r w:rsidRPr="000B4542">
        <w:rPr>
          <w:rFonts w:ascii="Arial" w:hAnsi="Arial" w:cs="Arial"/>
          <w:color w:val="FF0000"/>
        </w:rPr>
        <w:t>No.</w:t>
      </w:r>
    </w:p>
    <w:p w14:paraId="1E2B1221" w14:textId="77777777" w:rsidR="000B4542" w:rsidRPr="000B4542" w:rsidRDefault="000B4542" w:rsidP="00AE0E63">
      <w:pPr>
        <w:rPr>
          <w:rFonts w:cs="Arial"/>
          <w:sz w:val="24"/>
        </w:rPr>
      </w:pPr>
    </w:p>
    <w:p w14:paraId="756330BC" w14:textId="77777777" w:rsidR="000B4542" w:rsidRPr="000B4542" w:rsidRDefault="000B4542" w:rsidP="000B454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B4542">
        <w:rPr>
          <w:rFonts w:ascii="Arial" w:hAnsi="Arial" w:cs="Arial"/>
        </w:rPr>
        <w:t xml:space="preserve">Who is liable for any losses? </w:t>
      </w:r>
    </w:p>
    <w:p w14:paraId="795197B3" w14:textId="77777777" w:rsidR="000B4542" w:rsidRPr="000B4542" w:rsidRDefault="000B4542" w:rsidP="00842305">
      <w:pPr>
        <w:pStyle w:val="ListParagraph"/>
        <w:ind w:left="360"/>
        <w:rPr>
          <w:rFonts w:ascii="Arial" w:hAnsi="Arial" w:cs="Arial"/>
          <w:color w:val="FF0000"/>
        </w:rPr>
      </w:pPr>
    </w:p>
    <w:p w14:paraId="4A35B486" w14:textId="77777777" w:rsidR="000B4542" w:rsidRPr="000B4542" w:rsidRDefault="000B4542" w:rsidP="00842305">
      <w:pPr>
        <w:pStyle w:val="ListParagraph"/>
        <w:ind w:left="360"/>
        <w:rPr>
          <w:rFonts w:ascii="Arial" w:hAnsi="Arial" w:cs="Arial"/>
        </w:rPr>
      </w:pPr>
      <w:r w:rsidRPr="000B4542">
        <w:rPr>
          <w:rFonts w:ascii="Arial" w:hAnsi="Arial" w:cs="Arial"/>
          <w:color w:val="FF0000"/>
        </w:rPr>
        <w:t>Both partners are liable for any losses.</w:t>
      </w:r>
    </w:p>
    <w:p w14:paraId="095B5452" w14:textId="77777777" w:rsidR="000B4542" w:rsidRPr="000B4542" w:rsidRDefault="000B4542" w:rsidP="00AE0E63">
      <w:pPr>
        <w:rPr>
          <w:rFonts w:cs="Arial"/>
          <w:sz w:val="24"/>
        </w:rPr>
      </w:pPr>
    </w:p>
    <w:p w14:paraId="0FBE86E3" w14:textId="77777777" w:rsidR="000B4542" w:rsidRPr="000B4542" w:rsidRDefault="000B4542" w:rsidP="000B454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B4542">
        <w:rPr>
          <w:rFonts w:ascii="Arial" w:hAnsi="Arial" w:cs="Arial"/>
        </w:rPr>
        <w:t xml:space="preserve">How are the profits divided? </w:t>
      </w:r>
    </w:p>
    <w:p w14:paraId="1B4975AE" w14:textId="77777777" w:rsidR="000B4542" w:rsidRPr="000B4542" w:rsidRDefault="000B4542" w:rsidP="00842305">
      <w:pPr>
        <w:pStyle w:val="ListParagraph"/>
        <w:ind w:left="360"/>
        <w:rPr>
          <w:rFonts w:ascii="Arial" w:hAnsi="Arial" w:cs="Arial"/>
          <w:color w:val="FF0000"/>
        </w:rPr>
      </w:pPr>
    </w:p>
    <w:p w14:paraId="6C344510" w14:textId="77777777" w:rsidR="000B4542" w:rsidRPr="000B4542" w:rsidRDefault="000B4542" w:rsidP="00842305">
      <w:pPr>
        <w:pStyle w:val="ListParagraph"/>
        <w:ind w:left="360"/>
        <w:rPr>
          <w:rFonts w:ascii="Arial" w:hAnsi="Arial" w:cs="Arial"/>
        </w:rPr>
      </w:pPr>
      <w:r w:rsidRPr="000B4542">
        <w:rPr>
          <w:rFonts w:ascii="Arial" w:hAnsi="Arial" w:cs="Arial"/>
          <w:color w:val="FF0000"/>
        </w:rPr>
        <w:t>Equally.</w:t>
      </w:r>
    </w:p>
    <w:p w14:paraId="2C4A6123" w14:textId="77777777" w:rsidR="000B4542" w:rsidRPr="000B4542" w:rsidRDefault="000B4542" w:rsidP="00AE0E63">
      <w:pPr>
        <w:rPr>
          <w:rFonts w:cs="Arial"/>
          <w:sz w:val="24"/>
        </w:rPr>
      </w:pPr>
    </w:p>
    <w:p w14:paraId="3C7D4BF7" w14:textId="77777777" w:rsidR="000B4542" w:rsidRPr="000B4542" w:rsidRDefault="000B4542" w:rsidP="00AE0E63">
      <w:pPr>
        <w:pStyle w:val="Answer"/>
        <w:ind w:left="0"/>
        <w:rPr>
          <w:sz w:val="24"/>
          <w:szCs w:val="24"/>
        </w:rPr>
      </w:pPr>
    </w:p>
    <w:p w14:paraId="2DD80AD0" w14:textId="77777777" w:rsidR="000B4542" w:rsidRPr="000B4542" w:rsidRDefault="000B4542" w:rsidP="00AE0E63">
      <w:pPr>
        <w:pStyle w:val="Answer"/>
        <w:ind w:left="0"/>
        <w:rPr>
          <w:sz w:val="24"/>
          <w:szCs w:val="24"/>
        </w:rPr>
      </w:pPr>
    </w:p>
    <w:p w14:paraId="54239D5C" w14:textId="77777777" w:rsidR="000B4542" w:rsidRPr="000B4542" w:rsidRDefault="000B4542" w:rsidP="00AE0E63">
      <w:pPr>
        <w:pStyle w:val="Answer"/>
        <w:ind w:left="0"/>
        <w:rPr>
          <w:sz w:val="24"/>
          <w:szCs w:val="24"/>
        </w:rPr>
      </w:pPr>
    </w:p>
    <w:p w14:paraId="7558BD6B" w14:textId="77777777" w:rsidR="000B4542" w:rsidRPr="000B4542" w:rsidRDefault="000B4542" w:rsidP="00AE0E63">
      <w:pPr>
        <w:pStyle w:val="Answer"/>
        <w:ind w:left="0"/>
        <w:rPr>
          <w:sz w:val="24"/>
          <w:szCs w:val="24"/>
        </w:rPr>
      </w:pPr>
    </w:p>
    <w:p w14:paraId="68679A65" w14:textId="77777777" w:rsidR="000B4542" w:rsidRPr="000B4542" w:rsidRDefault="000B4542" w:rsidP="00AE0E63">
      <w:pPr>
        <w:pStyle w:val="Answer"/>
        <w:ind w:left="0"/>
        <w:rPr>
          <w:sz w:val="24"/>
          <w:szCs w:val="24"/>
        </w:rPr>
      </w:pPr>
    </w:p>
    <w:p w14:paraId="699AFD84" w14:textId="77777777" w:rsidR="000B4542" w:rsidRPr="000B4542" w:rsidRDefault="000B4542" w:rsidP="00AE0E63">
      <w:pPr>
        <w:pStyle w:val="Answer"/>
        <w:ind w:left="0"/>
        <w:rPr>
          <w:sz w:val="24"/>
          <w:szCs w:val="24"/>
        </w:rPr>
      </w:pPr>
      <w:r w:rsidRPr="000B4542">
        <w:rPr>
          <w:sz w:val="24"/>
          <w:szCs w:val="24"/>
        </w:rPr>
        <w:t xml:space="preserve">Here is a resource you may find helpful: </w:t>
      </w:r>
    </w:p>
    <w:p w14:paraId="79FC8F36" w14:textId="77777777" w:rsidR="000B4542" w:rsidRPr="000B4542" w:rsidRDefault="000B4542" w:rsidP="00AE0E63">
      <w:pPr>
        <w:pStyle w:val="Answer"/>
        <w:ind w:left="0"/>
        <w:rPr>
          <w:sz w:val="24"/>
          <w:szCs w:val="24"/>
        </w:rPr>
      </w:pPr>
    </w:p>
    <w:p w14:paraId="690EF7C9" w14:textId="77777777" w:rsidR="000B4542" w:rsidRPr="000B4542" w:rsidRDefault="000B4542" w:rsidP="00AE0E63">
      <w:pPr>
        <w:pStyle w:val="Answer"/>
        <w:ind w:left="0"/>
        <w:rPr>
          <w:color w:val="0563C1" w:themeColor="hyperlink"/>
          <w:sz w:val="24"/>
          <w:szCs w:val="24"/>
        </w:rPr>
      </w:pPr>
      <w:hyperlink w:history="1">
        <w:r w:rsidRPr="000B4542">
          <w:rPr>
            <w:rStyle w:val="Hyperlink"/>
            <w:sz w:val="24"/>
            <w:szCs w:val="24"/>
            <w:u w:val="none"/>
          </w:rPr>
          <w:t>Set up a business – GOV.UK (www.gov.uk)</w:t>
        </w:r>
      </w:hyperlink>
    </w:p>
    <w:p w14:paraId="7E44CCE2" w14:textId="77777777" w:rsidR="000B4542" w:rsidRDefault="000B4542" w:rsidP="00A402DF">
      <w:pPr>
        <w:pStyle w:val="Answer"/>
        <w:ind w:left="0"/>
      </w:pPr>
    </w:p>
    <w:p w14:paraId="7AEEA2CB" w14:textId="47FF526D" w:rsidR="00474F67" w:rsidRDefault="00474F67" w:rsidP="000B4542">
      <w:pPr>
        <w:pStyle w:val="Answer"/>
        <w:tabs>
          <w:tab w:val="left" w:pos="2400"/>
        </w:tabs>
        <w:ind w:left="0"/>
      </w:pPr>
    </w:p>
    <w:p w14:paraId="2FE84CD8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7502C" w14:textId="77777777" w:rsidR="008F74F4" w:rsidRDefault="008F74F4">
      <w:pPr>
        <w:spacing w:before="0" w:after="0"/>
      </w:pPr>
      <w:r>
        <w:separator/>
      </w:r>
    </w:p>
  </w:endnote>
  <w:endnote w:type="continuationSeparator" w:id="0">
    <w:p w14:paraId="13D5100F" w14:textId="77777777" w:rsidR="008F74F4" w:rsidRDefault="008F74F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BA487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468FA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CACBBAC" wp14:editId="49A8928C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9AB58F2" w14:textId="4F4BF44B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4E7314" w:rsidRPr="004E7314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D7FE354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ACBBA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09AB58F2" w14:textId="4F4BF44B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4E7314" w:rsidRPr="004E7314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D7FE354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30ACF43" wp14:editId="30BE255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638C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5CDEF" w14:textId="77777777" w:rsidR="008F74F4" w:rsidRDefault="008F74F4">
      <w:pPr>
        <w:spacing w:before="0" w:after="0"/>
      </w:pPr>
      <w:r>
        <w:separator/>
      </w:r>
    </w:p>
  </w:footnote>
  <w:footnote w:type="continuationSeparator" w:id="0">
    <w:p w14:paraId="6366C844" w14:textId="77777777" w:rsidR="008F74F4" w:rsidRDefault="008F74F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252F8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58A6D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9C61ED1" wp14:editId="509902B4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C6C4A1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90997DF" wp14:editId="20140FB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C9187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06D0C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85721"/>
    <w:multiLevelType w:val="hybridMultilevel"/>
    <w:tmpl w:val="D124F1B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256977">
    <w:abstractNumId w:val="4"/>
  </w:num>
  <w:num w:numId="2" w16cid:durableId="571698600">
    <w:abstractNumId w:val="15"/>
  </w:num>
  <w:num w:numId="3" w16cid:durableId="272834445">
    <w:abstractNumId w:val="22"/>
  </w:num>
  <w:num w:numId="4" w16cid:durableId="80566311">
    <w:abstractNumId w:val="17"/>
  </w:num>
  <w:num w:numId="5" w16cid:durableId="479614532">
    <w:abstractNumId w:val="7"/>
  </w:num>
  <w:num w:numId="6" w16cid:durableId="207230160">
    <w:abstractNumId w:val="16"/>
  </w:num>
  <w:num w:numId="7" w16cid:durableId="1493139250">
    <w:abstractNumId w:val="7"/>
  </w:num>
  <w:num w:numId="8" w16cid:durableId="600065224">
    <w:abstractNumId w:val="1"/>
  </w:num>
  <w:num w:numId="9" w16cid:durableId="154692437">
    <w:abstractNumId w:val="7"/>
    <w:lvlOverride w:ilvl="0">
      <w:startOverride w:val="1"/>
    </w:lvlOverride>
  </w:num>
  <w:num w:numId="10" w16cid:durableId="856698223">
    <w:abstractNumId w:val="18"/>
  </w:num>
  <w:num w:numId="11" w16cid:durableId="1103840745">
    <w:abstractNumId w:val="14"/>
  </w:num>
  <w:num w:numId="12" w16cid:durableId="579676757">
    <w:abstractNumId w:val="5"/>
  </w:num>
  <w:num w:numId="13" w16cid:durableId="340395464">
    <w:abstractNumId w:val="13"/>
  </w:num>
  <w:num w:numId="14" w16cid:durableId="298342108">
    <w:abstractNumId w:val="19"/>
  </w:num>
  <w:num w:numId="15" w16cid:durableId="1220825607">
    <w:abstractNumId w:val="11"/>
  </w:num>
  <w:num w:numId="16" w16cid:durableId="1177765434">
    <w:abstractNumId w:val="6"/>
  </w:num>
  <w:num w:numId="17" w16cid:durableId="1698197407">
    <w:abstractNumId w:val="24"/>
  </w:num>
  <w:num w:numId="18" w16cid:durableId="1664815943">
    <w:abstractNumId w:val="25"/>
  </w:num>
  <w:num w:numId="19" w16cid:durableId="1518108217">
    <w:abstractNumId w:val="3"/>
  </w:num>
  <w:num w:numId="20" w16cid:durableId="1939605803">
    <w:abstractNumId w:val="2"/>
  </w:num>
  <w:num w:numId="21" w16cid:durableId="1492721191">
    <w:abstractNumId w:val="9"/>
  </w:num>
  <w:num w:numId="22" w16cid:durableId="883324830">
    <w:abstractNumId w:val="9"/>
    <w:lvlOverride w:ilvl="0">
      <w:startOverride w:val="1"/>
    </w:lvlOverride>
  </w:num>
  <w:num w:numId="23" w16cid:durableId="344594433">
    <w:abstractNumId w:val="23"/>
  </w:num>
  <w:num w:numId="24" w16cid:durableId="109517910">
    <w:abstractNumId w:val="9"/>
    <w:lvlOverride w:ilvl="0">
      <w:startOverride w:val="1"/>
    </w:lvlOverride>
  </w:num>
  <w:num w:numId="25" w16cid:durableId="1532377261">
    <w:abstractNumId w:val="9"/>
    <w:lvlOverride w:ilvl="0">
      <w:startOverride w:val="1"/>
    </w:lvlOverride>
  </w:num>
  <w:num w:numId="26" w16cid:durableId="1339576731">
    <w:abstractNumId w:val="10"/>
  </w:num>
  <w:num w:numId="27" w16cid:durableId="2105220538">
    <w:abstractNumId w:val="20"/>
  </w:num>
  <w:num w:numId="28" w16cid:durableId="19281136">
    <w:abstractNumId w:val="9"/>
    <w:lvlOverride w:ilvl="0">
      <w:startOverride w:val="1"/>
    </w:lvlOverride>
  </w:num>
  <w:num w:numId="29" w16cid:durableId="860315508">
    <w:abstractNumId w:val="21"/>
  </w:num>
  <w:num w:numId="30" w16cid:durableId="1593278415">
    <w:abstractNumId w:val="9"/>
  </w:num>
  <w:num w:numId="31" w16cid:durableId="553203896">
    <w:abstractNumId w:val="9"/>
    <w:lvlOverride w:ilvl="0">
      <w:startOverride w:val="1"/>
    </w:lvlOverride>
  </w:num>
  <w:num w:numId="32" w16cid:durableId="924532001">
    <w:abstractNumId w:val="9"/>
    <w:lvlOverride w:ilvl="0">
      <w:startOverride w:val="1"/>
    </w:lvlOverride>
  </w:num>
  <w:num w:numId="33" w16cid:durableId="896084674">
    <w:abstractNumId w:val="0"/>
  </w:num>
  <w:num w:numId="34" w16cid:durableId="2045056884">
    <w:abstractNumId w:val="12"/>
  </w:num>
  <w:num w:numId="35" w16cid:durableId="462215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542"/>
    <w:rsid w:val="000033BD"/>
    <w:rsid w:val="00082C62"/>
    <w:rsid w:val="000B231F"/>
    <w:rsid w:val="000B4542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4E7314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8F74F4"/>
    <w:rsid w:val="009975A0"/>
    <w:rsid w:val="009C5C6E"/>
    <w:rsid w:val="00A2454C"/>
    <w:rsid w:val="00A979C9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CF0CEF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7088ED"/>
  <w15:docId w15:val="{6CE622EF-D1C2-411E-BFE5-8B4ECD9C4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0B4542"/>
    <w:rPr>
      <w:color w:val="0563C1" w:themeColor="hyperlink"/>
      <w:u w:val="single"/>
    </w:rPr>
  </w:style>
  <w:style w:type="paragraph" w:styleId="ListParagraph">
    <w:name w:val="List Paragraph"/>
    <w:basedOn w:val="Normal"/>
    <w:rsid w:val="000B4542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4E731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DDA3A7-A795-47FF-95A9-2B97598D72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30C3E3-3D05-494C-BB5A-240E3C784B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71384A-0D17-4378-AF87-65F10B6A3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143</Words>
  <Characters>725</Characters>
  <Application>Microsoft Office Word</Application>
  <DocSecurity>0</DocSecurity>
  <Lines>48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2021-09-07T10:05:00Z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